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F2BBB" w:rsidRDefault="002B5F1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771" w:history="1">
        <w:r w:rsidR="007F2BBB" w:rsidRPr="00315D92">
          <w:rPr>
            <w:rStyle w:val="aa"/>
          </w:rPr>
          <w:t>LLDP-EXT-DOT1-MIB</w:t>
        </w:r>
        <w:r w:rsidR="007F2BBB">
          <w:rPr>
            <w:webHidden/>
          </w:rPr>
          <w:tab/>
        </w:r>
        <w:r w:rsidR="007F2BBB">
          <w:rPr>
            <w:webHidden/>
          </w:rPr>
          <w:fldChar w:fldCharType="begin"/>
        </w:r>
        <w:r w:rsidR="007F2BBB">
          <w:rPr>
            <w:webHidden/>
          </w:rPr>
          <w:instrText xml:space="preserve"> PAGEREF _Toc399317771 \h </w:instrText>
        </w:r>
        <w:r w:rsidR="007F2BBB">
          <w:rPr>
            <w:webHidden/>
          </w:rPr>
        </w:r>
        <w:r w:rsidR="007F2BBB">
          <w:rPr>
            <w:webHidden/>
          </w:rPr>
          <w:fldChar w:fldCharType="separate"/>
        </w:r>
        <w:r w:rsidR="007F2BBB">
          <w:rPr>
            <w:webHidden/>
          </w:rPr>
          <w:t>2</w:t>
        </w:r>
        <w:r w:rsidR="007F2BBB"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2" w:history="1">
        <w:r w:rsidRPr="00315D92">
          <w:rPr>
            <w:rStyle w:val="aa"/>
            <w:rFonts w:ascii="Helvetica" w:eastAsia="charset0MS Sans Serif" w:hAnsi="Helvetica" w:cs="Helvetica"/>
          </w:rPr>
          <w:t>lldpXdot1ConfigPortVlanTable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3" w:history="1">
        <w:r w:rsidRPr="00315D92">
          <w:rPr>
            <w:rStyle w:val="aa"/>
            <w:rFonts w:ascii="Helvetica" w:eastAsia="charset0MS Sans Serif" w:hAnsi="Helvetica" w:cs="Helvetica"/>
          </w:rPr>
          <w:t>lldpXdot1ConfigVlanNameTable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4" w:history="1">
        <w:r w:rsidRPr="00315D92">
          <w:rPr>
            <w:rStyle w:val="aa"/>
            <w:rFonts w:ascii="Helvetica" w:eastAsia="charset0MS Sans Serif" w:hAnsi="Helvetica" w:cs="Helvetica"/>
          </w:rPr>
          <w:t>lldpXdot1ConfigProtoVlanTable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5" w:history="1">
        <w:r w:rsidRPr="00315D92">
          <w:rPr>
            <w:rStyle w:val="aa"/>
            <w:rFonts w:ascii="Helvetica" w:eastAsia="charset0MS Sans Serif" w:hAnsi="Helvetica" w:cs="Helvetica"/>
          </w:rPr>
          <w:t>lldpXdot1ConfigProtocolTable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6" w:history="1">
        <w:r w:rsidRPr="00315D92">
          <w:rPr>
            <w:rStyle w:val="aa"/>
            <w:rFonts w:ascii="Helvetica" w:eastAsia="charset0MS Sans Serif" w:hAnsi="Helvetica" w:cs="Helvetica"/>
          </w:rPr>
          <w:t>lldpXdot1LocTable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7" w:history="1">
        <w:r w:rsidRPr="00315D92">
          <w:rPr>
            <w:rStyle w:val="aa"/>
            <w:rFonts w:ascii="Helvetica" w:eastAsia="charset0MS Sans Serif" w:hAnsi="Helvetica" w:cs="Helvetica"/>
          </w:rPr>
          <w:t>lldpXdot1LocProtoVlanTable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8" w:history="1">
        <w:r w:rsidRPr="00315D92">
          <w:rPr>
            <w:rStyle w:val="aa"/>
            <w:rFonts w:ascii="Helvetica" w:eastAsia="charset0MS Sans Serif" w:hAnsi="Helvetica" w:cs="Helvetica"/>
          </w:rPr>
          <w:t>lldpXdot1LocVlanNameTable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79" w:history="1">
        <w:r w:rsidRPr="00315D92">
          <w:rPr>
            <w:rStyle w:val="aa"/>
            <w:rFonts w:ascii="Helvetica" w:eastAsia="charset0MS Sans Serif" w:hAnsi="Helvetica" w:cs="Helvetica"/>
          </w:rPr>
          <w:t>lldpXdot1LocProtocolTable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80" w:history="1">
        <w:r w:rsidRPr="00315D92">
          <w:rPr>
            <w:rStyle w:val="aa"/>
            <w:rFonts w:ascii="Helvetica" w:eastAsia="charset0MS Sans Serif" w:hAnsi="Helvetica" w:cs="Helvetica"/>
          </w:rPr>
          <w:t>lldpXdot1RemTable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81" w:history="1">
        <w:r w:rsidRPr="00315D92">
          <w:rPr>
            <w:rStyle w:val="aa"/>
            <w:rFonts w:ascii="Helvetica" w:eastAsia="charset0MS Sans Serif" w:hAnsi="Helvetica" w:cs="Helvetica"/>
          </w:rPr>
          <w:t>lldpXdot1RemProtoVlanTable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82" w:history="1">
        <w:r w:rsidRPr="00315D92">
          <w:rPr>
            <w:rStyle w:val="aa"/>
            <w:rFonts w:ascii="Helvetica" w:eastAsia="charset0MS Sans Serif" w:hAnsi="Helvetica" w:cs="Helvetica"/>
          </w:rPr>
          <w:t>lldpXdot1RemVlanNameTable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F2BBB" w:rsidRDefault="007F2BBB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783" w:history="1">
        <w:r w:rsidRPr="00315D92">
          <w:rPr>
            <w:rStyle w:val="aa"/>
            <w:rFonts w:ascii="Helvetica" w:eastAsia="charset0MS Sans Serif" w:hAnsi="Helvetica" w:cs="Helvetica"/>
          </w:rPr>
          <w:t>lldpXdot1RemProtocolTable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2B5F1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F2BBB" w:rsidRPr="009540D9" w:rsidRDefault="007F2BBB" w:rsidP="007F2BBB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0" w:name="_Toc295464887"/>
      <w:bookmarkStart w:id="1" w:name="_Toc397420366"/>
      <w:bookmarkStart w:id="2" w:name="_Toc399317771"/>
      <w:r w:rsidRPr="007F2BBB">
        <w:lastRenderedPageBreak/>
        <w:t>LLDP-EXT-DOT1-MIB</w:t>
      </w:r>
      <w:bookmarkEnd w:id="0"/>
      <w:bookmarkEnd w:id="1"/>
      <w:bookmarkEnd w:id="2"/>
    </w:p>
    <w:p w:rsidR="007F2BBB" w:rsidRPr="009540D9" w:rsidRDefault="007F2BBB" w:rsidP="007F2BBB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r w:rsidRPr="009540D9">
        <w:rPr>
          <w:rFonts w:eastAsia="charset0MS Sans Serif"/>
          <w:color w:val="000000"/>
        </w:rPr>
        <w:t>The LLDP Management Information Base extension module for IEEE 802.1 organizationally defined discovery information.</w:t>
      </w:r>
    </w:p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295464888"/>
      <w:bookmarkStart w:id="4" w:name="_Toc397420367"/>
      <w:bookmarkStart w:id="5" w:name="_Toc399317772"/>
      <w:r w:rsidRPr="00A03AFE">
        <w:rPr>
          <w:rFonts w:ascii="Helvetica" w:eastAsia="charset0MS Sans Serif" w:hAnsi="Helvetica" w:cs="Helvetica"/>
        </w:rPr>
        <w:t>lldpXdot1ConfigPortVlanTable</w:t>
      </w:r>
      <w:bookmarkEnd w:id="3"/>
      <w:bookmarkEnd w:id="4"/>
      <w:bookmarkEnd w:id="5"/>
    </w:p>
    <w:p w:rsidR="007F2BBB" w:rsidRDefault="007F2BBB" w:rsidP="007F2BBB">
      <w:r>
        <w:t>OID of this table is: 1.0.8802.1.1.2.1.5.32962.1.1.1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lldpXdot1ConfigPortVlanTxEnable</w:t>
            </w:r>
            <w:r>
              <w:rPr>
                <w:rFonts w:cs="Helvetica"/>
              </w:rPr>
              <w:t xml:space="preserve"> (1.0.8802.1.1.2.1.5.32962.1.1.1.1.1)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value(TRUE)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6" w:name="_Toc295464889"/>
      <w:bookmarkStart w:id="7" w:name="_Toc397420368"/>
      <w:bookmarkStart w:id="8" w:name="_Toc399317773"/>
      <w:r w:rsidRPr="00A03AFE">
        <w:rPr>
          <w:rFonts w:ascii="Helvetica" w:eastAsia="charset0MS Sans Serif" w:hAnsi="Helvetica" w:cs="Helvetica"/>
        </w:rPr>
        <w:t>lldpXdot1ConfigVlanNameTable</w:t>
      </w:r>
      <w:bookmarkEnd w:id="6"/>
      <w:bookmarkEnd w:id="7"/>
      <w:bookmarkEnd w:id="8"/>
    </w:p>
    <w:p w:rsidR="007F2BBB" w:rsidRDefault="007F2BBB" w:rsidP="007F2BBB">
      <w:r>
        <w:t>OID of this table is: 1.0.8802.1.1.2.1.5.32962.1.1.2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lldpXdot1ConfigVlanNameTxEnable</w:t>
            </w:r>
            <w:r>
              <w:rPr>
                <w:rFonts w:cs="Helvetica"/>
              </w:rPr>
              <w:t xml:space="preserve"> (1.0.8802.1.1.2.1.5.32962.1.1.2.1.1)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 (</w:t>
            </w:r>
            <w:r>
              <w:rPr>
                <w:rFonts w:cs="Helvetica" w:hint="eastAsia"/>
              </w:rPr>
              <w:t>FALSE</w:t>
            </w:r>
            <w:r w:rsidRPr="009540D9">
              <w:rPr>
                <w:rFonts w:cs="Helvetica"/>
              </w:rPr>
              <w:t>).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295464890"/>
      <w:bookmarkStart w:id="10" w:name="_Toc397420369"/>
      <w:bookmarkStart w:id="11" w:name="_Toc399317774"/>
      <w:r w:rsidRPr="00A03AFE">
        <w:rPr>
          <w:rFonts w:ascii="Helvetica" w:eastAsia="charset0MS Sans Serif" w:hAnsi="Helvetica" w:cs="Helvetica"/>
        </w:rPr>
        <w:t>lldpXdot1ConfigProtoVlanTable</w:t>
      </w:r>
      <w:bookmarkEnd w:id="9"/>
      <w:bookmarkEnd w:id="10"/>
      <w:bookmarkEnd w:id="11"/>
    </w:p>
    <w:p w:rsidR="007F2BBB" w:rsidRDefault="007F2BBB" w:rsidP="007F2BBB">
      <w:r>
        <w:t>OID of this table is: 1.0.8802.1.1.2.1.5.32962.1.1.3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lldpXdot1ConfigProtoVlanTxEnable</w:t>
            </w:r>
            <w:r>
              <w:rPr>
                <w:rFonts w:cs="Helvetica"/>
              </w:rPr>
              <w:t xml:space="preserve"> (1.0.8802.1.1.2.1.5.32962.1.1.3.1.1)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11E8A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 (</w:t>
            </w:r>
            <w:r>
              <w:rPr>
                <w:rFonts w:cs="Helvetica" w:hint="eastAsia"/>
              </w:rPr>
              <w:t>FALSE</w:t>
            </w:r>
            <w:r w:rsidRPr="009540D9">
              <w:rPr>
                <w:rFonts w:cs="Helvetica"/>
              </w:rPr>
              <w:t>).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2" w:name="_Toc295464891"/>
      <w:bookmarkStart w:id="13" w:name="_Toc397420370"/>
      <w:bookmarkStart w:id="14" w:name="_Toc399317775"/>
      <w:r w:rsidRPr="00A03AFE">
        <w:rPr>
          <w:rFonts w:ascii="Helvetica" w:eastAsia="charset0MS Sans Serif" w:hAnsi="Helvetica" w:cs="Helvetica"/>
        </w:rPr>
        <w:t>lldpXdot1ConfigProtocolTable</w:t>
      </w:r>
      <w:bookmarkEnd w:id="12"/>
      <w:bookmarkEnd w:id="13"/>
      <w:bookmarkEnd w:id="14"/>
    </w:p>
    <w:p w:rsidR="007F2BBB" w:rsidRPr="009540D9" w:rsidRDefault="007F2BBB" w:rsidP="007F2BBB">
      <w:r>
        <w:t>OID of this table is: 1.0.8802.1.1.2.1.5.32962.1.1.4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Description</w:t>
            </w:r>
          </w:p>
        </w:tc>
      </w:tr>
      <w:tr w:rsidR="007F2BBB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lldpXdot1ConfigProtocolTxEnable (1.0.8802.1.1.2.1.5.32962.1.1.4.1.1)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Not </w:t>
            </w:r>
            <w:proofErr w:type="spellStart"/>
            <w:r w:rsidRPr="00C80657">
              <w:t>supported.The</w:t>
            </w:r>
            <w:proofErr w:type="spellEnd"/>
            <w:r w:rsidRPr="00C80657">
              <w:t xml:space="preserve"> value is FALSE when interface works </w:t>
            </w:r>
            <w:r w:rsidRPr="00C80657">
              <w:rPr>
                <w:rFonts w:hint="eastAsia"/>
              </w:rPr>
              <w:t>in</w:t>
            </w:r>
            <w:r w:rsidRPr="00C80657">
              <w:t xml:space="preserve"> bridge mode</w:t>
            </w:r>
            <w:r>
              <w:rPr>
                <w:rFonts w:hint="eastAsia"/>
              </w:rPr>
              <w:t>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295464892"/>
      <w:bookmarkStart w:id="16" w:name="_Toc397420371"/>
      <w:bookmarkStart w:id="17" w:name="_Toc399317776"/>
      <w:r w:rsidRPr="00A03AFE">
        <w:rPr>
          <w:rFonts w:ascii="Helvetica" w:eastAsia="charset0MS Sans Serif" w:hAnsi="Helvetica" w:cs="Helvetica"/>
        </w:rPr>
        <w:lastRenderedPageBreak/>
        <w:t>lldpXdot1LocTable</w:t>
      </w:r>
      <w:bookmarkEnd w:id="15"/>
      <w:bookmarkEnd w:id="16"/>
      <w:bookmarkEnd w:id="17"/>
    </w:p>
    <w:p w:rsidR="007F2BBB" w:rsidRDefault="007F2BBB" w:rsidP="007F2BBB">
      <w:r>
        <w:t>OID of this table is: 1.0.8802.1.1.2.1.5.32962.1.2.1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lldpXdot1LocPortVlanId</w:t>
            </w:r>
            <w:r>
              <w:rPr>
                <w:rFonts w:cs="Helvetica"/>
              </w:rPr>
              <w:t xml:space="preserve"> (1.0.8802.1.1.2.1.5.32962.1.2.1.1.1)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8" w:name="_Toc295464893"/>
      <w:bookmarkStart w:id="19" w:name="_Toc397420372"/>
      <w:bookmarkStart w:id="20" w:name="_Toc399317777"/>
      <w:r w:rsidRPr="00A03AFE">
        <w:rPr>
          <w:rFonts w:ascii="Helvetica" w:eastAsia="charset0MS Sans Serif" w:hAnsi="Helvetica" w:cs="Helvetica"/>
        </w:rPr>
        <w:t>lldpXdot1LocProtoVlanTable</w:t>
      </w:r>
      <w:bookmarkEnd w:id="18"/>
      <w:bookmarkEnd w:id="19"/>
      <w:bookmarkEnd w:id="20"/>
    </w:p>
    <w:p w:rsidR="007F2BBB" w:rsidRDefault="007F2BBB" w:rsidP="007F2BBB">
      <w:r>
        <w:t>OID of this table is: 1.0.8802.1.1.2.1.5.32962.1.2.2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lldpXdot1LocProtoVlanId</w:t>
            </w:r>
            <w:r>
              <w:rPr>
                <w:rFonts w:cs="Helvetica"/>
              </w:rPr>
              <w:t xml:space="preserve"> (1.0.8802.1.1.2.1.5.32962.1.2.2.1.1)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lldpXdot1LocProtoVlanSupported</w:t>
            </w:r>
            <w:r>
              <w:rPr>
                <w:rFonts w:cs="Helvetica"/>
              </w:rPr>
              <w:t xml:space="preserve"> (1.0.8802.1.1.2.1.5.32962.1.2.2.1.2)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lldpXdot1LocProtoVlanEnabled</w:t>
            </w:r>
            <w:r>
              <w:rPr>
                <w:rFonts w:cs="Helvetica"/>
              </w:rPr>
              <w:t xml:space="preserve"> (1.0.8802.1.1.2.1.5.32962.1.2.2.1.3)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1" w:name="_Toc295464894"/>
      <w:bookmarkStart w:id="22" w:name="_Toc397420373"/>
      <w:bookmarkStart w:id="23" w:name="_Toc399317778"/>
      <w:r w:rsidRPr="00A03AFE">
        <w:rPr>
          <w:rFonts w:ascii="Helvetica" w:eastAsia="charset0MS Sans Serif" w:hAnsi="Helvetica" w:cs="Helvetica"/>
        </w:rPr>
        <w:t>lldpXdot1LocVlanNameTable</w:t>
      </w:r>
      <w:bookmarkEnd w:id="21"/>
      <w:bookmarkEnd w:id="22"/>
      <w:bookmarkEnd w:id="23"/>
    </w:p>
    <w:p w:rsidR="007F2BBB" w:rsidRDefault="007F2BBB" w:rsidP="007F2BBB">
      <w:r>
        <w:t>OID of this table is: 1.0.8802.1.1.2.1.5.32962.1.2.3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Description</w:t>
            </w:r>
          </w:p>
        </w:tc>
      </w:tr>
      <w:tr w:rsidR="007F2BBB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lldpXdot1LocVlanId (1.0.8802.1.1.2.1.5.32962.1.2.3.1.1)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As per MIB</w:t>
            </w:r>
          </w:p>
        </w:tc>
      </w:tr>
      <w:tr w:rsidR="007F2BBB" w:rsidRPr="00C80657" w:rsidTr="0091260D">
        <w:tc>
          <w:tcPr>
            <w:tcW w:w="300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lldpXdot1LocVlanName (1.0.8802.1.1.2.1.5.32962.1.2.3.1.2) </w:t>
            </w:r>
          </w:p>
        </w:tc>
        <w:tc>
          <w:tcPr>
            <w:tcW w:w="144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As per 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4" w:name="_Toc295464895"/>
      <w:bookmarkStart w:id="25" w:name="_Toc397420374"/>
      <w:bookmarkStart w:id="26" w:name="_Toc399317779"/>
      <w:r w:rsidRPr="00A03AFE">
        <w:rPr>
          <w:rFonts w:ascii="Helvetica" w:eastAsia="charset0MS Sans Serif" w:hAnsi="Helvetica" w:cs="Helvetica"/>
        </w:rPr>
        <w:t>lldpXdot1LocProtocolTable</w:t>
      </w:r>
      <w:bookmarkEnd w:id="24"/>
      <w:bookmarkEnd w:id="25"/>
      <w:bookmarkEnd w:id="26"/>
    </w:p>
    <w:p w:rsidR="007F2BBB" w:rsidRPr="009540D9" w:rsidRDefault="007F2BBB" w:rsidP="007F2BBB">
      <w:r>
        <w:t>OID of this table is: 1.0.8802.1.1.2.1.5.32962.1.2.4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lldpXdot1LocProtocolIndex</w:t>
            </w:r>
            <w:r>
              <w:rPr>
                <w:rFonts w:cs="Helvetica"/>
              </w:rPr>
              <w:t xml:space="preserve"> (1.0.8802.1.1.2.1.5.32962.1.2.4.1.1)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 supported</w:t>
            </w:r>
            <w:r w:rsidRPr="009540D9">
              <w:rPr>
                <w:rFonts w:cs="Helvetica"/>
              </w:rPr>
              <w:t>. The value is 1</w:t>
            </w:r>
            <w:r>
              <w:rPr>
                <w:rFonts w:cs="Helvetica" w:hint="eastAsia"/>
              </w:rPr>
              <w:t xml:space="preserve"> </w:t>
            </w:r>
            <w:r w:rsidRPr="004860B0">
              <w:rPr>
                <w:rFonts w:cs="Helvetica"/>
              </w:rPr>
              <w:t xml:space="preserve">when interface works </w:t>
            </w:r>
            <w:r w:rsidRPr="004860B0">
              <w:rPr>
                <w:rFonts w:cs="Helvetica" w:hint="eastAsia"/>
              </w:rPr>
              <w:t>in</w:t>
            </w:r>
            <w:r w:rsidRPr="004860B0">
              <w:rPr>
                <w:rFonts w:cs="Helvetica"/>
              </w:rPr>
              <w:t xml:space="preserve"> bridge mode</w:t>
            </w:r>
            <w:r>
              <w:rPr>
                <w:rFonts w:cs="Helvetica" w:hint="eastAsia"/>
              </w:rPr>
              <w:t>.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lldpXdot1LocProtocolId</w:t>
            </w:r>
            <w:r>
              <w:rPr>
                <w:rFonts w:cs="Helvetica"/>
              </w:rPr>
              <w:t xml:space="preserve"> (1.0.8802.1.1.2.1.5.32962.1.2.4.1.2)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 xml:space="preserve">Not </w:t>
            </w:r>
            <w:proofErr w:type="spellStart"/>
            <w:r>
              <w:rPr>
                <w:rFonts w:cs="Helvetica"/>
              </w:rPr>
              <w:t>supported</w:t>
            </w:r>
            <w:r w:rsidRPr="009540D9">
              <w:rPr>
                <w:rFonts w:cs="Helvetica"/>
              </w:rPr>
              <w:t>.The</w:t>
            </w:r>
            <w:proofErr w:type="spellEnd"/>
            <w:r w:rsidRPr="009540D9">
              <w:rPr>
                <w:rFonts w:cs="Helvetica"/>
              </w:rPr>
              <w:t xml:space="preserve"> value is protocol</w:t>
            </w:r>
            <w:r>
              <w:rPr>
                <w:rFonts w:cs="Helvetica" w:hint="eastAsia"/>
              </w:rPr>
              <w:t xml:space="preserve"> </w:t>
            </w:r>
            <w:r w:rsidRPr="004860B0">
              <w:rPr>
                <w:rFonts w:cs="Helvetica"/>
              </w:rPr>
              <w:t xml:space="preserve">when interface works </w:t>
            </w:r>
            <w:r w:rsidRPr="004860B0">
              <w:rPr>
                <w:rFonts w:cs="Helvetica" w:hint="eastAsia"/>
              </w:rPr>
              <w:t>in</w:t>
            </w:r>
            <w:r w:rsidRPr="004860B0">
              <w:rPr>
                <w:rFonts w:cs="Helvetica"/>
              </w:rPr>
              <w:t xml:space="preserve"> bridge mode</w:t>
            </w:r>
            <w:r>
              <w:rPr>
                <w:rFonts w:cs="Helvetica" w:hint="eastAsia"/>
              </w:rPr>
              <w:t>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7" w:name="_Toc295464896"/>
      <w:bookmarkStart w:id="28" w:name="_Toc397420375"/>
      <w:bookmarkStart w:id="29" w:name="_Toc399317780"/>
      <w:r w:rsidRPr="00A03AFE">
        <w:rPr>
          <w:rFonts w:ascii="Helvetica" w:eastAsia="charset0MS Sans Serif" w:hAnsi="Helvetica" w:cs="Helvetica"/>
        </w:rPr>
        <w:lastRenderedPageBreak/>
        <w:t>lldpXdot1RemTable</w:t>
      </w:r>
      <w:bookmarkEnd w:id="27"/>
      <w:bookmarkEnd w:id="28"/>
      <w:bookmarkEnd w:id="29"/>
    </w:p>
    <w:p w:rsidR="007F2BBB" w:rsidRPr="009540D9" w:rsidRDefault="007F2BBB" w:rsidP="007F2BBB">
      <w:r>
        <w:t>OID of this table is: 1.0.8802.1.1.2.1.5.32962.1.3.1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lldpXdot1RemPortVlanId</w:t>
            </w:r>
            <w:r>
              <w:rPr>
                <w:rFonts w:cs="Helvetica"/>
              </w:rPr>
              <w:t xml:space="preserve"> (1.0.8802.1.1.2.1.5.32962.1.3.1.1.1)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0" w:name="_Toc295464897"/>
      <w:bookmarkStart w:id="31" w:name="_Toc397420376"/>
      <w:bookmarkStart w:id="32" w:name="_Toc399317781"/>
      <w:r w:rsidRPr="00A03AFE">
        <w:rPr>
          <w:rFonts w:ascii="Helvetica" w:eastAsia="charset0MS Sans Serif" w:hAnsi="Helvetica" w:cs="Helvetica"/>
        </w:rPr>
        <w:t>lldpXdot1RemProtoVlanTable</w:t>
      </w:r>
      <w:bookmarkEnd w:id="30"/>
      <w:bookmarkEnd w:id="31"/>
      <w:bookmarkEnd w:id="32"/>
    </w:p>
    <w:p w:rsidR="007F2BBB" w:rsidRPr="009540D9" w:rsidRDefault="007F2BBB" w:rsidP="007F2BBB">
      <w:r>
        <w:t>OID of this table is: 1.0.8802.1.1.2.1.5.32962.1.3.2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lldpXdot1RemProtoVlanId</w:t>
            </w:r>
            <w:r>
              <w:rPr>
                <w:rFonts w:cs="Helvetica"/>
              </w:rPr>
              <w:t xml:space="preserve"> (1.0.8802.1.1.2.1.5.32962.1.3.2.1.1)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lldpXdot1RemProtoVlanSupported</w:t>
            </w:r>
            <w:r>
              <w:rPr>
                <w:rFonts w:cs="Helvetica"/>
              </w:rPr>
              <w:t xml:space="preserve"> (1.0.8802.1.1.2.1.5.32962.1.3.2.1.2)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lldpXdot1RemProtoVlanEnabled</w:t>
            </w:r>
            <w:r>
              <w:rPr>
                <w:rFonts w:cs="Helvetica"/>
              </w:rPr>
              <w:t xml:space="preserve"> (1.0.8802.1.1.2.1.5.32962.1.3.2.1.3)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3" w:name="_Toc295464898"/>
      <w:bookmarkStart w:id="34" w:name="_Toc397420377"/>
      <w:bookmarkStart w:id="35" w:name="_Toc399317782"/>
      <w:r w:rsidRPr="00A03AFE">
        <w:rPr>
          <w:rFonts w:ascii="Helvetica" w:eastAsia="charset0MS Sans Serif" w:hAnsi="Helvetica" w:cs="Helvetica"/>
        </w:rPr>
        <w:t>lldpXdot1RemVlanNameTable</w:t>
      </w:r>
      <w:bookmarkEnd w:id="33"/>
      <w:bookmarkEnd w:id="34"/>
      <w:bookmarkEnd w:id="35"/>
    </w:p>
    <w:p w:rsidR="007F2BBB" w:rsidRPr="009540D9" w:rsidRDefault="007F2BBB" w:rsidP="007F2BBB">
      <w:r>
        <w:t>OID of this table is: 1.0.8802.1.1.2.1.5.32962.1.3.3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Description</w:t>
            </w:r>
          </w:p>
        </w:tc>
      </w:tr>
      <w:tr w:rsidR="007F2BBB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 xml:space="preserve">lldpXdot1RemVlanId (1.0.8802.1.1.2.1.5.32962.1.3.3.1.1)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7F2BBB" w:rsidRPr="004C314F" w:rsidTr="0091260D">
        <w:tc>
          <w:tcPr>
            <w:tcW w:w="300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 xml:space="preserve">lldpXdot1RemVlanName (1.0.8802.1.1.2.1.5.32962.1.3.3.1.2) </w:t>
            </w:r>
          </w:p>
        </w:tc>
        <w:tc>
          <w:tcPr>
            <w:tcW w:w="144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6" w:name="_Toc295464899"/>
      <w:bookmarkStart w:id="37" w:name="_Toc397420378"/>
      <w:bookmarkStart w:id="38" w:name="_Toc399317783"/>
      <w:r w:rsidRPr="00A03AFE">
        <w:rPr>
          <w:rFonts w:ascii="Helvetica" w:eastAsia="charset0MS Sans Serif" w:hAnsi="Helvetica" w:cs="Helvetica"/>
        </w:rPr>
        <w:t>lldpXdot1RemProtocolTable</w:t>
      </w:r>
      <w:bookmarkEnd w:id="36"/>
      <w:bookmarkEnd w:id="37"/>
      <w:bookmarkEnd w:id="38"/>
    </w:p>
    <w:p w:rsidR="007F2BBB" w:rsidRPr="009540D9" w:rsidRDefault="007F2BBB" w:rsidP="007F2BBB">
      <w:r>
        <w:t>OID of this table is: 1.0.8802.1.1.2.1.5.32962.1.3.4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lldpXdot1RemProtocolIndex</w:t>
            </w:r>
            <w:r>
              <w:rPr>
                <w:rFonts w:cs="Helvetica"/>
              </w:rPr>
              <w:t xml:space="preserve"> (1.0.8802.1.1.2.1.5.32962.1.3.4.1.1)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lldpXdot1RemProtocolId</w:t>
            </w:r>
            <w:r>
              <w:rPr>
                <w:rFonts w:cs="Helvetica"/>
              </w:rPr>
              <w:t xml:space="preserve"> (1.0.8802.1.1.2.1.5.32962.1.3.4.1.2)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20629E" w:rsidRPr="00991579" w:rsidRDefault="0020629E" w:rsidP="007F2BBB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34" w:rsidRDefault="00B92234">
      <w:r>
        <w:separator/>
      </w:r>
    </w:p>
  </w:endnote>
  <w:endnote w:type="continuationSeparator" w:id="0">
    <w:p w:rsidR="00B92234" w:rsidRDefault="00B9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B5F15">
      <w:fldChar w:fldCharType="begin"/>
    </w:r>
    <w:r>
      <w:instrText>PAGE</w:instrText>
    </w:r>
    <w:r w:rsidR="002B5F15">
      <w:fldChar w:fldCharType="separate"/>
    </w:r>
    <w:r w:rsidR="007F2BBB">
      <w:rPr>
        <w:noProof/>
      </w:rPr>
      <w:t>1</w:t>
    </w:r>
    <w:r w:rsidR="002B5F1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7F2BBB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34" w:rsidRDefault="00B92234">
      <w:r>
        <w:separator/>
      </w:r>
    </w:p>
  </w:footnote>
  <w:footnote w:type="continuationSeparator" w:id="0">
    <w:p w:rsidR="00B92234" w:rsidRDefault="00B92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F2BBB" w:rsidRPr="007F2BBB">
      <w:t xml:space="preserve"> LLDP-EXT-DOT1-MIB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5F15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2BBB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234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F2BB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F2BB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F2BB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F2B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F2B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F2BB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F2BB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943F-4895-4264-B61C-88770D25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4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2014-09-24T02:27:00Z</dcterms:modified>
</cp:coreProperties>
</file>